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3CB0" w14:textId="660C0E72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Pr="005720ED">
        <w:rPr>
          <w:b/>
          <w:noProof/>
          <w:sz w:val="28"/>
          <w:szCs w:val="28"/>
        </w:rPr>
        <w:t>C1-24</w:t>
      </w:r>
      <w:r w:rsidR="001A1856">
        <w:rPr>
          <w:b/>
          <w:noProof/>
          <w:sz w:val="28"/>
          <w:szCs w:val="28"/>
        </w:rPr>
        <w:t>4079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25D01074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1A1856">
        <w:rPr>
          <w:b/>
          <w:iCs/>
          <w:noProof/>
          <w:sz w:val="28"/>
        </w:rPr>
        <w:t>033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6330D50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3175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1E570C20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760DB6">
        <w:rPr>
          <w:rFonts w:ascii="Arial" w:hAnsi="Arial" w:cs="Arial"/>
          <w:b/>
          <w:sz w:val="24"/>
        </w:rPr>
        <w:t>vivo</w:t>
      </w:r>
    </w:p>
    <w:p w14:paraId="0E6401FC" w14:textId="1682823A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(AI)/Machine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2235819C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8E0E4A">
        <w:rPr>
          <w:rFonts w:ascii="Arial" w:hAnsi="Arial" w:cs="Arial"/>
          <w:b/>
          <w:sz w:val="24"/>
          <w:lang w:eastAsia="zh-CN"/>
        </w:rPr>
        <w:t>5.2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002E474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(AI)/Machine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D438B3B" w:rsidR="005A09B5" w:rsidRDefault="00713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5D1E6833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5ED088C4" w:rsidR="005A09B5" w:rsidRDefault="00D236C1">
            <w:pPr>
              <w:pStyle w:val="TAC"/>
            </w:pPr>
            <w:r w:rsidRPr="00136CEC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29C2F7D6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69B9B50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4620670" w14:textId="1493A846" w:rsidR="004D1C55" w:rsidRPr="009F4345" w:rsidRDefault="004D1C55" w:rsidP="004D1C55">
      <w:pPr>
        <w:pStyle w:val="B2"/>
        <w:rPr>
          <w:lang w:val="en-US" w:eastAsia="zh-CN"/>
        </w:rPr>
      </w:pPr>
      <w:r w:rsidRPr="001146A2">
        <w:rPr>
          <w:lang w:val="en-US"/>
        </w:rPr>
        <w:t>-</w:t>
      </w:r>
      <w:r w:rsidRPr="001146A2">
        <w:rPr>
          <w:lang w:val="en-US"/>
        </w:rPr>
        <w:tab/>
      </w:r>
      <w:r w:rsidR="008A25D5">
        <w:rPr>
          <w:rFonts w:hint="eastAsia"/>
          <w:lang w:eastAsia="zh-CN"/>
        </w:rPr>
        <w:t>update on</w:t>
      </w:r>
      <w:r>
        <w:rPr>
          <w:rFonts w:hint="eastAsia"/>
          <w:lang w:val="en-US" w:eastAsia="zh-CN"/>
        </w:rPr>
        <w:t xml:space="preserve"> </w:t>
      </w:r>
      <w:r w:rsidR="00C03EA0">
        <w:rPr>
          <w:lang w:val="en-US" w:eastAsia="zh-CN"/>
        </w:rPr>
        <w:t xml:space="preserve">LMF to </w:t>
      </w:r>
      <w:r>
        <w:rPr>
          <w:rFonts w:hint="eastAsia"/>
          <w:lang w:val="en-US" w:eastAsia="zh-CN"/>
        </w:rPr>
        <w:t>support Direct AI/ML based positioning;</w:t>
      </w:r>
    </w:p>
    <w:p w14:paraId="0F9DC212" w14:textId="008D0163" w:rsidR="004D1C55" w:rsidRDefault="004D1C55" w:rsidP="004D1C5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A25D5">
        <w:rPr>
          <w:lang w:val="en-US" w:eastAsia="zh-CN"/>
        </w:rPr>
        <w:t>p</w:t>
      </w:r>
      <w:r>
        <w:rPr>
          <w:rFonts w:hint="eastAsia"/>
          <w:lang w:val="en-US" w:eastAsia="zh-CN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lang w:val="en-US"/>
        </w:rPr>
        <w:t xml:space="preserve"> </w:t>
      </w:r>
      <w:r w:rsidR="004123A5">
        <w:rPr>
          <w:rFonts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 w:rsidRPr="00356F45">
        <w:rPr>
          <w:lang w:val="en-US" w:eastAsia="zh-CN"/>
        </w:rPr>
        <w:t>data collection</w:t>
      </w:r>
      <w:r w:rsidRPr="008F69B7">
        <w:t xml:space="preserve"> </w:t>
      </w:r>
      <w:r>
        <w:rPr>
          <w:rFonts w:hint="eastAsia"/>
          <w:lang w:eastAsia="zh-CN"/>
        </w:rPr>
        <w:t>between UE and LMF</w:t>
      </w:r>
      <w:r>
        <w:rPr>
          <w:lang w:val="en-US"/>
        </w:rPr>
        <w:t>;</w:t>
      </w:r>
    </w:p>
    <w:p w14:paraId="25E84F1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5C2F7FB2" w14:textId="48BAA51B" w:rsidR="004D1C55" w:rsidRPr="00E53D0F" w:rsidRDefault="004D1C55" w:rsidP="004D1C55">
      <w:pPr>
        <w:pStyle w:val="B2"/>
      </w:pPr>
      <w:r>
        <w:rPr>
          <w:rFonts w:hint="eastAsia"/>
        </w:rPr>
        <w:t>-</w:t>
      </w:r>
      <w:r>
        <w:tab/>
      </w:r>
      <w:r w:rsidR="008A25D5">
        <w:t>p</w:t>
      </w:r>
      <w:r>
        <w:rPr>
          <w:rFonts w:hint="eastAsia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rFonts w:hint="eastAsia"/>
        </w:rPr>
        <w:t xml:space="preserve"> AMF</w:t>
      </w:r>
      <w:r w:rsidR="00180707">
        <w:t xml:space="preserve"> and</w:t>
      </w:r>
      <w:r>
        <w:rPr>
          <w:rFonts w:hint="eastAsia"/>
        </w:rPr>
        <w:t xml:space="preserve"> SMF to perform mitigation and prevention</w:t>
      </w:r>
      <w:r w:rsidR="00F37F23" w:rsidRPr="00F37F23">
        <w:rPr>
          <w:rFonts w:eastAsia="等线"/>
          <w:lang w:eastAsia="zh-CN"/>
        </w:rPr>
        <w:t xml:space="preserve"> </w:t>
      </w:r>
      <w:r w:rsidR="00F37F23">
        <w:rPr>
          <w:rFonts w:eastAsia="等线"/>
          <w:lang w:eastAsia="zh-CN"/>
        </w:rPr>
        <w:t>based on the analytics result from NWDAF</w:t>
      </w:r>
      <w:r>
        <w:rPr>
          <w:rFonts w:hint="eastAsia"/>
        </w:rPr>
        <w:t>.</w:t>
      </w:r>
    </w:p>
    <w:p w14:paraId="2542B50B" w14:textId="77777777" w:rsidR="004D1C5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635526D6" w14:textId="48B815B6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816E6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on ADRF to support training data storage;</w:t>
      </w:r>
    </w:p>
    <w:p w14:paraId="54BFDD05" w14:textId="0FA360A1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NEF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2A5C982" w14:textId="6F0BCAF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475B58BA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77777777" w:rsidR="004D1C55" w:rsidRPr="009D6DD1" w:rsidRDefault="004D1C55" w:rsidP="004D1C55">
      <w:pPr>
        <w:pStyle w:val="B1"/>
        <w:ind w:left="0" w:firstLine="0"/>
        <w:rPr>
          <w:lang w:eastAsia="zh-CN"/>
        </w:rPr>
      </w:pP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24806208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NRF to support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6FB6A492" w14:textId="627C835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 xml:space="preserve">to </w:t>
      </w:r>
      <w:r w:rsidR="00C03EA0">
        <w:rPr>
          <w:lang w:eastAsia="zh-CN"/>
        </w:rPr>
        <w:t>perform</w:t>
      </w:r>
      <w:r w:rsidR="00C03EA0">
        <w:rPr>
          <w:rFonts w:hint="eastAsia"/>
          <w:lang w:eastAsia="zh-CN"/>
        </w:rPr>
        <w:t xml:space="preserve"> </w:t>
      </w:r>
      <w:r w:rsidRPr="00FB614F">
        <w:rPr>
          <w:lang w:eastAsia="zh-CN"/>
        </w:rPr>
        <w:t>signalling storm mitigation and prevention</w:t>
      </w:r>
      <w:r w:rsidR="00EF6D63" w:rsidRPr="00EF6D63">
        <w:rPr>
          <w:rFonts w:eastAsia="等线"/>
          <w:lang w:eastAsia="zh-CN"/>
        </w:rPr>
        <w:t xml:space="preserve"> </w:t>
      </w:r>
      <w:r w:rsidR="00EF6D63">
        <w:rPr>
          <w:rFonts w:eastAsia="等线"/>
          <w:lang w:eastAsia="zh-CN"/>
        </w:rPr>
        <w:t>based on the analytics result from NWDAF</w:t>
      </w:r>
      <w:r>
        <w:rPr>
          <w:rFonts w:hint="eastAsia"/>
          <w:lang w:eastAsia="zh-CN"/>
        </w:rPr>
        <w:t>;</w:t>
      </w:r>
    </w:p>
    <w:p w14:paraId="4EE76DE2" w14:textId="49C70389" w:rsidR="0002117D" w:rsidRPr="0002117D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C03EA0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53F87F3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593" w14:textId="684AD89B" w:rsidR="004D1C55" w:rsidRPr="004C5628" w:rsidRDefault="004D1C55" w:rsidP="004C5628">
            <w:pPr>
              <w:pStyle w:val="TAL"/>
            </w:pPr>
            <w:r w:rsidRPr="004C562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EE52" w14:textId="72560D58" w:rsidR="00C03EA0" w:rsidRPr="004E61DE" w:rsidRDefault="00C03EA0" w:rsidP="004E61DE">
            <w:pPr>
              <w:pStyle w:val="TAL"/>
            </w:pPr>
            <w:r w:rsidRPr="004E61DE">
              <w:t xml:space="preserve">1. </w:t>
            </w: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  <w:r w:rsidRPr="004E61DE">
              <w:t>;</w:t>
            </w:r>
          </w:p>
          <w:p w14:paraId="528D0528" w14:textId="10D4A08D" w:rsidR="004A7454" w:rsidRPr="004E61DE" w:rsidRDefault="00C03EA0" w:rsidP="004E61DE">
            <w:pPr>
              <w:pStyle w:val="TAL"/>
            </w:pPr>
            <w:r w:rsidRPr="004E61DE">
              <w:t xml:space="preserve">2. </w:t>
            </w:r>
            <w:r w:rsidR="00CD1CEF"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="00CD1CEF" w:rsidRPr="004E61DE">
              <w:rPr>
                <w:rFonts w:hint="eastAsia"/>
              </w:rPr>
              <w:t xml:space="preserve"> AMF</w:t>
            </w:r>
            <w:r w:rsidR="00CD1CEF" w:rsidRPr="004E61DE">
              <w:t xml:space="preserve"> and</w:t>
            </w:r>
            <w:r w:rsidR="00CD1CEF" w:rsidRPr="004E61DE">
              <w:rPr>
                <w:rFonts w:hint="eastAsia"/>
              </w:rPr>
              <w:t xml:space="preserve"> SMF to perform mitigation and prevention</w:t>
            </w:r>
            <w:r w:rsidR="00CD1CEF" w:rsidRPr="004E61DE">
              <w:t xml:space="preserve"> based on the analytics result from NWDAF</w:t>
            </w:r>
            <w:r w:rsidR="00CD1CEF" w:rsidRPr="004E61DE">
              <w:rPr>
                <w:rFonts w:hint="eastAsia"/>
              </w:rPr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07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0BBA02" w14:textId="1AD2A21C" w:rsidR="004D1C55" w:rsidRDefault="004916BA" w:rsidP="004916BA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679" w14:textId="07DBBB94" w:rsidR="004D1C55" w:rsidRDefault="004D1C55" w:rsidP="004D1C55">
            <w:pPr>
              <w:pStyle w:val="TAL"/>
              <w:rPr>
                <w:lang w:eastAsia="zh-C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103D9C0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DD" w14:textId="2696C754" w:rsidR="004D1C55" w:rsidRPr="004C5628" w:rsidRDefault="004D1C55" w:rsidP="004C5628">
            <w:pPr>
              <w:pStyle w:val="TAL"/>
            </w:pPr>
            <w:r w:rsidRPr="004C5628"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293A" w14:textId="3FF3F4B6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7E3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F0438D" w14:textId="297EFE2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BE1" w14:textId="20906832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092D591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ADA" w14:textId="2BC0C08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24.572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FC06" w14:textId="344E1BDE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A3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91C28F3" w14:textId="01E3997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A03" w14:textId="0345EB31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649C">
              <w:rPr>
                <w:rFonts w:ascii="Times New Roman" w:hAnsi="Times New Roman"/>
              </w:rPr>
              <w:t>CT</w:t>
            </w:r>
            <w:r w:rsidRPr="0095649C">
              <w:rPr>
                <w:rFonts w:ascii="Times New Roman" w:hAnsi="Times New Roman" w:hint="eastAsia"/>
              </w:rPr>
              <w:t>1</w:t>
            </w:r>
          </w:p>
        </w:tc>
      </w:tr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CEE" w14:textId="2FAF67D9" w:rsidR="00C03EA0" w:rsidRPr="004E61DE" w:rsidRDefault="00C03EA0" w:rsidP="004E61DE">
            <w:pPr>
              <w:pStyle w:val="TAL"/>
            </w:pPr>
            <w:r w:rsidRPr="004E61DE">
              <w:t>1. Update on PCF to support the analytics for QoS and policy assistance information;</w:t>
            </w:r>
          </w:p>
          <w:p w14:paraId="46C35019" w14:textId="4B95FC76" w:rsidR="004D1C55" w:rsidRPr="004E61DE" w:rsidRDefault="00C03EA0" w:rsidP="004E61DE">
            <w:pPr>
              <w:pStyle w:val="TAL"/>
            </w:pPr>
            <w:r w:rsidRPr="004E61DE">
              <w:t>2. Potential update to support input data collectio</w:t>
            </w:r>
            <w:r w:rsidR="00E14BAC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8BE1C92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7CD35AD3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4CA7C2F5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1DD3856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6B378BE0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1BB5E8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1F526B49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15891594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0B8F23B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492B6B46" w:rsidR="004D1C55" w:rsidRPr="004043BE" w:rsidRDefault="0051713A" w:rsidP="004043BE">
            <w:pPr>
              <w:pStyle w:val="TAL"/>
            </w:pPr>
            <w:r w:rsidRPr="004043BE">
              <w:t>Potential update on NFs on NEF to support input data collection from data source;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3E5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8464B64" w14:textId="12A0B3DE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1E363CD9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lastRenderedPageBreak/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3B0DB2C" w14:textId="401514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2D4FF54" w14:textId="4FFADC9E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053F2E9" w14:textId="086B95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0F9AB3BB" w14:textId="3121FF5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CEDD3AB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Pr="00ED5F15">
              <w:rPr>
                <w:rFonts w:hint="eastAsia"/>
                <w:lang w:eastAsia="zh-CN"/>
              </w:rPr>
              <w:t xml:space="preserve">Update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DE0C95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3957238" w14:textId="77777777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F2E2398" w14:textId="67D3B89B" w:rsidR="004D1C55" w:rsidRPr="00ED5F15" w:rsidRDefault="00B06C22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EA0499" w:rsidRPr="004C5628" w:rsidRDefault="00EA0499" w:rsidP="00EA0499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60544DFF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 update on ADRF to support training data storage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EA0499" w:rsidRPr="00EF4FAD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EA0499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EA0499" w:rsidRPr="00ED5F15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15DFAA33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  <w:r w:rsidR="00F04EC1">
              <w:rPr>
                <w:rFonts w:eastAsia="Malgun Gothic" w:cs="Arial"/>
                <w:szCs w:val="18"/>
                <w:lang w:eastAsia="ko-KR"/>
              </w:rP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EA0499" w:rsidRPr="004C5628" w:rsidDel="00B2199B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EA0499" w:rsidRPr="00ED5F15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EA0499" w:rsidRPr="00891A1F" w:rsidDel="00B2199B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EA0499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EA0499" w:rsidRPr="00ED5F15" w:rsidRDefault="00EA0499" w:rsidP="00EA0499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p w14:paraId="61EB8080" w14:textId="0AE4A048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lang w:eastAsia="zh-CN"/>
              </w:rPr>
              <w:t>pdate on NFs to perform signalling storm mitigation and prevention;</w:t>
            </w:r>
            <w:bookmarkEnd w:id="3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lastRenderedPageBreak/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29A9" w14:textId="77777777" w:rsidR="0000601A" w:rsidRDefault="0000601A">
      <w:pPr>
        <w:spacing w:after="0"/>
      </w:pPr>
      <w:r>
        <w:separator/>
      </w:r>
    </w:p>
  </w:endnote>
  <w:endnote w:type="continuationSeparator" w:id="0">
    <w:p w14:paraId="151BBBFC" w14:textId="77777777" w:rsidR="0000601A" w:rsidRDefault="00006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F6E52" w14:textId="77777777" w:rsidR="0000601A" w:rsidRDefault="0000601A">
      <w:pPr>
        <w:spacing w:after="0"/>
      </w:pPr>
      <w:r>
        <w:separator/>
      </w:r>
    </w:p>
  </w:footnote>
  <w:footnote w:type="continuationSeparator" w:id="0">
    <w:p w14:paraId="00767F3C" w14:textId="77777777" w:rsidR="0000601A" w:rsidRDefault="000060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01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4719B"/>
    <w:rsid w:val="00052BF8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7F2"/>
    <w:rsid w:val="000950EC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7084"/>
    <w:rsid w:val="001A1856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2F716E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6E13"/>
    <w:rsid w:val="003F7142"/>
    <w:rsid w:val="003F7B3D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16BA"/>
    <w:rsid w:val="00492E93"/>
    <w:rsid w:val="00493A79"/>
    <w:rsid w:val="00495840"/>
    <w:rsid w:val="004A0018"/>
    <w:rsid w:val="004A40BE"/>
    <w:rsid w:val="004A425F"/>
    <w:rsid w:val="004A5162"/>
    <w:rsid w:val="004A6A60"/>
    <w:rsid w:val="004A7454"/>
    <w:rsid w:val="004B09BF"/>
    <w:rsid w:val="004B14C8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5172"/>
    <w:rsid w:val="004E61DE"/>
    <w:rsid w:val="004E6F8A"/>
    <w:rsid w:val="004F7A5F"/>
    <w:rsid w:val="00502CD2"/>
    <w:rsid w:val="00503659"/>
    <w:rsid w:val="00504E33"/>
    <w:rsid w:val="005125F8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0DB6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95CE7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C2977"/>
    <w:rsid w:val="009C2DCC"/>
    <w:rsid w:val="009D4BB1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7BB7"/>
    <w:rsid w:val="00B37BE6"/>
    <w:rsid w:val="00B41280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44976"/>
    <w:rsid w:val="00D472A4"/>
    <w:rsid w:val="00D50FC3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4F54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7C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CC1"/>
    <w:rsid w:val="00E94EDC"/>
    <w:rsid w:val="00E96431"/>
    <w:rsid w:val="00EA0499"/>
    <w:rsid w:val="00EA5FA3"/>
    <w:rsid w:val="00EA671C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0826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vivo-r2</cp:lastModifiedBy>
  <cp:revision>49</cp:revision>
  <cp:lastPrinted>2000-02-29T11:31:00Z</cp:lastPrinted>
  <dcterms:created xsi:type="dcterms:W3CDTF">2024-08-07T10:39:00Z</dcterms:created>
  <dcterms:modified xsi:type="dcterms:W3CDTF">2024-08-09T08:50:00Z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